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0D8" w:rsidRPr="00190C62" w:rsidRDefault="00BA70D8" w:rsidP="00190C62">
      <w:pPr>
        <w:jc w:val="center"/>
        <w:rPr>
          <w:rFonts w:cs="Times New Roman"/>
          <w:b/>
          <w:bCs/>
          <w:sz w:val="28"/>
          <w:szCs w:val="28"/>
        </w:rPr>
      </w:pPr>
      <w:r w:rsidRPr="00190C62">
        <w:rPr>
          <w:rFonts w:cs="宋体" w:hint="eastAsia"/>
          <w:b/>
          <w:bCs/>
          <w:sz w:val="28"/>
          <w:szCs w:val="28"/>
        </w:rPr>
        <w:t>思政教研室需监考班级列表</w:t>
      </w:r>
      <w:r>
        <w:rPr>
          <w:rFonts w:cs="宋体" w:hint="eastAsia"/>
          <w:b/>
          <w:bCs/>
          <w:sz w:val="28"/>
          <w:szCs w:val="28"/>
        </w:rPr>
        <w:t>（</w:t>
      </w:r>
      <w:r>
        <w:rPr>
          <w:rFonts w:cs="宋体"/>
          <w:b/>
          <w:bCs/>
          <w:sz w:val="28"/>
          <w:szCs w:val="28"/>
        </w:rPr>
        <w:t>A4</w:t>
      </w:r>
      <w:r>
        <w:rPr>
          <w:rFonts w:cs="宋体" w:hint="eastAsia"/>
          <w:b/>
          <w:bCs/>
          <w:sz w:val="28"/>
          <w:szCs w:val="28"/>
        </w:rPr>
        <w:t>纸闭卷）</w:t>
      </w:r>
    </w:p>
    <w:tbl>
      <w:tblPr>
        <w:tblpPr w:leftFromText="180" w:rightFromText="180" w:vertAnchor="text" w:horzAnchor="page" w:tblpX="973" w:tblpY="15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1"/>
        <w:gridCol w:w="1874"/>
        <w:gridCol w:w="992"/>
        <w:gridCol w:w="1418"/>
        <w:gridCol w:w="813"/>
        <w:gridCol w:w="1260"/>
        <w:gridCol w:w="1800"/>
      </w:tblGrid>
      <w:tr w:rsidR="00BA70D8" w:rsidRPr="004E7752" w:rsidTr="00553F51">
        <w:trPr>
          <w:trHeight w:val="720"/>
        </w:trPr>
        <w:tc>
          <w:tcPr>
            <w:tcW w:w="1671" w:type="dxa"/>
          </w:tcPr>
          <w:p w:rsidR="00BA70D8" w:rsidRPr="004E7752" w:rsidRDefault="00BA70D8" w:rsidP="00553F51">
            <w:pPr>
              <w:jc w:val="center"/>
              <w:rPr>
                <w:rFonts w:cs="Times New Roman"/>
                <w:b/>
                <w:bCs/>
              </w:rPr>
            </w:pPr>
            <w:r w:rsidRPr="004E7752">
              <w:rPr>
                <w:rFonts w:cs="宋体" w:hint="eastAsia"/>
                <w:b/>
                <w:bCs/>
              </w:rPr>
              <w:t>课程名称</w:t>
            </w:r>
          </w:p>
        </w:tc>
        <w:tc>
          <w:tcPr>
            <w:tcW w:w="1874" w:type="dxa"/>
          </w:tcPr>
          <w:p w:rsidR="00BA70D8" w:rsidRPr="004E7752" w:rsidRDefault="00BA70D8" w:rsidP="00553F51">
            <w:pPr>
              <w:jc w:val="center"/>
              <w:rPr>
                <w:rFonts w:cs="Times New Roman"/>
                <w:b/>
                <w:bCs/>
              </w:rPr>
            </w:pPr>
            <w:r w:rsidRPr="004E7752">
              <w:rPr>
                <w:rFonts w:cs="宋体" w:hint="eastAsia"/>
                <w:b/>
                <w:bCs/>
              </w:rPr>
              <w:t>班级</w:t>
            </w:r>
          </w:p>
        </w:tc>
        <w:tc>
          <w:tcPr>
            <w:tcW w:w="992" w:type="dxa"/>
          </w:tcPr>
          <w:p w:rsidR="00BA70D8" w:rsidRPr="004E7752" w:rsidRDefault="00BA70D8" w:rsidP="00553F51">
            <w:pPr>
              <w:jc w:val="center"/>
              <w:rPr>
                <w:rFonts w:cs="Times New Roman"/>
                <w:b/>
                <w:bCs/>
              </w:rPr>
            </w:pPr>
            <w:r w:rsidRPr="004E7752">
              <w:rPr>
                <w:rFonts w:cs="宋体" w:hint="eastAsia"/>
                <w:b/>
                <w:bCs/>
              </w:rPr>
              <w:t>人数</w:t>
            </w:r>
          </w:p>
        </w:tc>
        <w:tc>
          <w:tcPr>
            <w:tcW w:w="1418" w:type="dxa"/>
          </w:tcPr>
          <w:p w:rsidR="00BA70D8" w:rsidRPr="004E7752" w:rsidRDefault="00BA70D8" w:rsidP="00553F51">
            <w:pPr>
              <w:jc w:val="center"/>
              <w:rPr>
                <w:rFonts w:cs="Times New Roman"/>
                <w:b/>
                <w:bCs/>
              </w:rPr>
            </w:pPr>
            <w:r w:rsidRPr="004E7752">
              <w:rPr>
                <w:rFonts w:cs="宋体" w:hint="eastAsia"/>
                <w:b/>
                <w:bCs/>
              </w:rPr>
              <w:t>时间</w:t>
            </w:r>
          </w:p>
        </w:tc>
        <w:tc>
          <w:tcPr>
            <w:tcW w:w="813" w:type="dxa"/>
          </w:tcPr>
          <w:p w:rsidR="00BA70D8" w:rsidRPr="004E7752" w:rsidRDefault="00BA70D8" w:rsidP="00553F51">
            <w:pPr>
              <w:jc w:val="center"/>
              <w:rPr>
                <w:rFonts w:cs="Times New Roman"/>
                <w:b/>
                <w:bCs/>
              </w:rPr>
            </w:pPr>
            <w:r w:rsidRPr="004E7752">
              <w:rPr>
                <w:rFonts w:cs="宋体" w:hint="eastAsia"/>
                <w:b/>
                <w:bCs/>
              </w:rPr>
              <w:t>地点</w:t>
            </w:r>
          </w:p>
        </w:tc>
        <w:tc>
          <w:tcPr>
            <w:tcW w:w="1260" w:type="dxa"/>
          </w:tcPr>
          <w:p w:rsidR="00BA70D8" w:rsidRPr="004E7752" w:rsidRDefault="00BA70D8" w:rsidP="00553F51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班主任监考</w:t>
            </w:r>
          </w:p>
        </w:tc>
        <w:tc>
          <w:tcPr>
            <w:tcW w:w="1800" w:type="dxa"/>
          </w:tcPr>
          <w:p w:rsidR="00BA70D8" w:rsidRPr="004E7752" w:rsidRDefault="00BA70D8" w:rsidP="00553F51">
            <w:pPr>
              <w:jc w:val="center"/>
              <w:rPr>
                <w:rFonts w:cs="Times New Roman"/>
                <w:b/>
                <w:bCs/>
              </w:rPr>
            </w:pPr>
            <w:r w:rsidRPr="004E7752">
              <w:rPr>
                <w:rFonts w:cs="宋体" w:hint="eastAsia"/>
                <w:b/>
                <w:bCs/>
              </w:rPr>
              <w:t>监考教师</w:t>
            </w:r>
          </w:p>
        </w:tc>
      </w:tr>
      <w:tr w:rsidR="00BA70D8" w:rsidRPr="003078D5" w:rsidTr="00553F51">
        <w:trPr>
          <w:trHeight w:val="795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电信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45</w:t>
            </w:r>
          </w:p>
        </w:tc>
        <w:tc>
          <w:tcPr>
            <w:tcW w:w="1418" w:type="dxa"/>
            <w:vMerge w:val="restart"/>
          </w:tcPr>
          <w:p w:rsidR="00BA70D8" w:rsidRDefault="00BA70D8" w:rsidP="00553F51">
            <w:r w:rsidRPr="003078D5">
              <w:t>18</w:t>
            </w:r>
            <w:r w:rsidRPr="003078D5">
              <w:rPr>
                <w:rFonts w:cs="宋体" w:hint="eastAsia"/>
              </w:rPr>
              <w:t>周周四晚上</w:t>
            </w:r>
            <w:r w:rsidRPr="003078D5">
              <w:t xml:space="preserve"> 18:00-19:30</w:t>
            </w:r>
          </w:p>
          <w:p w:rsidR="00BA70D8" w:rsidRDefault="00BA70D8" w:rsidP="00553F51"/>
          <w:p w:rsidR="00BA70D8" w:rsidRDefault="00BA70D8" w:rsidP="00553F51"/>
          <w:p w:rsidR="00BA70D8" w:rsidRPr="003078D5" w:rsidRDefault="00BA70D8" w:rsidP="00553F51">
            <w:r w:rsidRPr="00B06298">
              <w:rPr>
                <w:rFonts w:cs="Times New Roman" w:hint="eastAsia"/>
              </w:rPr>
              <w:t>注：请监考老师于</w:t>
            </w:r>
            <w:r w:rsidRPr="00B06298">
              <w:rPr>
                <w:rFonts w:cs="Times New Roman"/>
              </w:rPr>
              <w:t>6</w:t>
            </w:r>
            <w:r w:rsidRPr="00B06298">
              <w:rPr>
                <w:rFonts w:cs="Times New Roman" w:hint="eastAsia"/>
              </w:rPr>
              <w:t>月</w:t>
            </w:r>
            <w:r w:rsidRPr="00B06298">
              <w:rPr>
                <w:rFonts w:cs="Times New Roman"/>
              </w:rPr>
              <w:t>27</w:t>
            </w:r>
            <w:r w:rsidRPr="00B06298">
              <w:rPr>
                <w:rFonts w:cs="Times New Roman" w:hint="eastAsia"/>
              </w:rPr>
              <w:t>日</w:t>
            </w:r>
            <w:r>
              <w:rPr>
                <w:rFonts w:cs="Times New Roman"/>
              </w:rPr>
              <w:t>17</w:t>
            </w:r>
            <w:r w:rsidRPr="00B06298">
              <w:rPr>
                <w:rFonts w:cs="Times New Roman" w:hint="eastAsia"/>
              </w:rPr>
              <w:t>点</w:t>
            </w:r>
            <w:r w:rsidRPr="00B06298">
              <w:rPr>
                <w:rFonts w:cs="Times New Roman"/>
              </w:rPr>
              <w:t>40</w:t>
            </w:r>
            <w:r w:rsidRPr="00B06298">
              <w:rPr>
                <w:rFonts w:cs="Times New Roman" w:hint="eastAsia"/>
              </w:rPr>
              <w:t>在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会议室领取试卷；考试结束后请将试卷交至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会议室。</w:t>
            </w:r>
          </w:p>
        </w:tc>
        <w:tc>
          <w:tcPr>
            <w:tcW w:w="813" w:type="dxa"/>
          </w:tcPr>
          <w:p w:rsidR="00BA70D8" w:rsidRPr="003078D5" w:rsidRDefault="00BA70D8" w:rsidP="00553F51">
            <w:r w:rsidRPr="003078D5">
              <w:t>2110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沈燕君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王霞</w:t>
            </w:r>
          </w:p>
        </w:tc>
      </w:tr>
      <w:tr w:rsidR="00BA70D8" w:rsidRPr="003078D5" w:rsidTr="00553F51">
        <w:trPr>
          <w:trHeight w:val="795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电信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45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r w:rsidRPr="003078D5">
              <w:t>2111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李伟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方匡钿</w:t>
            </w:r>
          </w:p>
        </w:tc>
      </w:tr>
      <w:tr w:rsidR="00BA70D8" w:rsidRPr="003078D5" w:rsidTr="00553F51">
        <w:trPr>
          <w:trHeight w:val="825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电信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32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r w:rsidRPr="003078D5">
              <w:t>2310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曾佳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庄严</w:t>
            </w:r>
          </w:p>
        </w:tc>
      </w:tr>
      <w:tr w:rsidR="00BA70D8" w:rsidRPr="003078D5" w:rsidTr="00553F51">
        <w:trPr>
          <w:trHeight w:val="93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电信</w:t>
            </w:r>
            <w:r w:rsidRPr="003078D5">
              <w:t>3124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39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r w:rsidRPr="003078D5">
              <w:t>2113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陈光绒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杨勇</w:t>
            </w:r>
          </w:p>
        </w:tc>
      </w:tr>
      <w:tr w:rsidR="00BA70D8" w:rsidRPr="003078D5" w:rsidTr="00553F51">
        <w:trPr>
          <w:trHeight w:val="81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计算机应用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36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 w:val="restart"/>
          </w:tcPr>
          <w:p w:rsidR="00BA70D8" w:rsidRPr="003078D5" w:rsidRDefault="00BA70D8" w:rsidP="00553F51">
            <w:r w:rsidRPr="003078D5">
              <w:t>2501</w:t>
            </w:r>
          </w:p>
        </w:tc>
        <w:tc>
          <w:tcPr>
            <w:tcW w:w="1260" w:type="dxa"/>
            <w:vMerge w:val="restart"/>
          </w:tcPr>
          <w:p w:rsidR="00BA70D8" w:rsidRPr="003078D5" w:rsidRDefault="00BA70D8" w:rsidP="00E05A3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王静</w:t>
            </w:r>
          </w:p>
        </w:tc>
        <w:tc>
          <w:tcPr>
            <w:tcW w:w="180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张国艳</w:t>
            </w:r>
          </w:p>
        </w:tc>
      </w:tr>
      <w:tr w:rsidR="00BA70D8" w:rsidRPr="003078D5" w:rsidTr="00553F51">
        <w:trPr>
          <w:trHeight w:val="855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计算机应用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35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E05A31">
            <w:pPr>
              <w:rPr>
                <w:rFonts w:cs="Times New Roman"/>
              </w:rPr>
            </w:pPr>
          </w:p>
        </w:tc>
        <w:tc>
          <w:tcPr>
            <w:tcW w:w="1800" w:type="dxa"/>
            <w:vMerge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</w:tr>
      <w:tr w:rsidR="00BA70D8" w:rsidRPr="003078D5" w:rsidTr="00553F51">
        <w:trPr>
          <w:trHeight w:val="84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计算机应用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34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  <w:vMerge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</w:tr>
      <w:tr w:rsidR="00BA70D8" w:rsidRPr="003078D5" w:rsidTr="00553F51">
        <w:trPr>
          <w:trHeight w:val="84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计算机应用</w:t>
            </w:r>
            <w:r w:rsidRPr="003078D5">
              <w:t>3124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29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r w:rsidRPr="003078D5">
              <w:t>2403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吕新平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章雁宁</w:t>
            </w:r>
          </w:p>
        </w:tc>
      </w:tr>
      <w:tr w:rsidR="00BA70D8" w:rsidRPr="003078D5" w:rsidTr="00553F51">
        <w:trPr>
          <w:trHeight w:val="765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网络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40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r w:rsidRPr="003078D5">
              <w:t>2112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李如桃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李欢</w:t>
            </w:r>
          </w:p>
        </w:tc>
      </w:tr>
      <w:tr w:rsidR="00BA70D8" w:rsidRPr="003078D5" w:rsidTr="00553F51">
        <w:trPr>
          <w:trHeight w:val="765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网络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32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 w:val="restart"/>
          </w:tcPr>
          <w:p w:rsidR="00BA70D8" w:rsidRPr="003078D5" w:rsidRDefault="00BA70D8" w:rsidP="00553F51">
            <w:r w:rsidRPr="003078D5">
              <w:t>2104</w:t>
            </w:r>
          </w:p>
        </w:tc>
        <w:tc>
          <w:tcPr>
            <w:tcW w:w="126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陈之顺</w:t>
            </w:r>
          </w:p>
          <w:p w:rsidR="00BA70D8" w:rsidRPr="003078D5" w:rsidRDefault="00BA70D8" w:rsidP="00B4086C">
            <w:pPr>
              <w:rPr>
                <w:rFonts w:cs="Times New Roman"/>
              </w:rPr>
            </w:pPr>
          </w:p>
        </w:tc>
        <w:tc>
          <w:tcPr>
            <w:tcW w:w="180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王恩妍</w:t>
            </w:r>
          </w:p>
        </w:tc>
      </w:tr>
      <w:tr w:rsidR="00BA70D8" w:rsidRPr="003078D5" w:rsidTr="00553F51">
        <w:trPr>
          <w:trHeight w:val="735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网络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38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813" w:type="dxa"/>
            <w:vMerge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260" w:type="dxa"/>
            <w:vMerge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  <w:vMerge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</w:tr>
      <w:tr w:rsidR="00BA70D8" w:rsidRPr="003078D5" w:rsidTr="00553F51">
        <w:trPr>
          <w:trHeight w:val="915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会计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54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1506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>
              <w:rPr>
                <w:rFonts w:hint="eastAsia"/>
              </w:rPr>
              <w:t>孔艳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胡志明</w:t>
            </w:r>
          </w:p>
        </w:tc>
      </w:tr>
      <w:tr w:rsidR="00BA70D8" w:rsidRPr="003078D5" w:rsidTr="00553F51">
        <w:trPr>
          <w:trHeight w:val="78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会计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54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1503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>
              <w:rPr>
                <w:rFonts w:hint="eastAsia"/>
              </w:rPr>
              <w:t>游华丽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兰春霞</w:t>
            </w:r>
          </w:p>
        </w:tc>
      </w:tr>
      <w:tr w:rsidR="00BA70D8" w:rsidRPr="003078D5" w:rsidTr="00553F51">
        <w:trPr>
          <w:trHeight w:val="96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会计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54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1308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>
              <w:rPr>
                <w:rFonts w:hint="eastAsia"/>
              </w:rPr>
              <w:t>杨超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孙雪培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会计</w:t>
            </w:r>
            <w:r w:rsidRPr="003078D5">
              <w:t>3124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53</w:t>
            </w:r>
          </w:p>
        </w:tc>
        <w:tc>
          <w:tcPr>
            <w:tcW w:w="1418" w:type="dxa"/>
            <w:vMerge w:val="restart"/>
          </w:tcPr>
          <w:p w:rsidR="00BA70D8" w:rsidRDefault="00BA70D8" w:rsidP="00553F51">
            <w:r w:rsidRPr="003078D5">
              <w:t>18</w:t>
            </w:r>
            <w:r w:rsidRPr="003078D5">
              <w:rPr>
                <w:rFonts w:cs="宋体" w:hint="eastAsia"/>
              </w:rPr>
              <w:t>周周四晚上</w:t>
            </w:r>
            <w:r w:rsidRPr="003078D5">
              <w:t xml:space="preserve"> 18:00-19:30</w:t>
            </w:r>
          </w:p>
          <w:p w:rsidR="00BA70D8" w:rsidRDefault="00BA70D8" w:rsidP="00553F51"/>
          <w:p w:rsidR="00BA70D8" w:rsidRDefault="00BA70D8" w:rsidP="00553F51"/>
          <w:p w:rsidR="00BA70D8" w:rsidRPr="00B06298" w:rsidRDefault="00BA70D8" w:rsidP="00553F51">
            <w:pPr>
              <w:rPr>
                <w:rFonts w:cs="Times New Roman"/>
              </w:rPr>
            </w:pPr>
            <w:r w:rsidRPr="00B06298">
              <w:rPr>
                <w:rFonts w:cs="Times New Roman" w:hint="eastAsia"/>
              </w:rPr>
              <w:t>注：请监考老师于</w:t>
            </w:r>
            <w:r w:rsidRPr="00B06298">
              <w:rPr>
                <w:rFonts w:cs="Times New Roman"/>
              </w:rPr>
              <w:t>6</w:t>
            </w:r>
            <w:r w:rsidRPr="00B06298">
              <w:rPr>
                <w:rFonts w:cs="Times New Roman" w:hint="eastAsia"/>
              </w:rPr>
              <w:t>月</w:t>
            </w:r>
            <w:r w:rsidRPr="00B06298">
              <w:rPr>
                <w:rFonts w:cs="Times New Roman"/>
              </w:rPr>
              <w:t>27</w:t>
            </w:r>
            <w:r w:rsidRPr="00B06298">
              <w:rPr>
                <w:rFonts w:cs="Times New Roman" w:hint="eastAsia"/>
              </w:rPr>
              <w:t>日</w:t>
            </w:r>
            <w:r>
              <w:rPr>
                <w:rFonts w:cs="Times New Roman"/>
              </w:rPr>
              <w:t>17</w:t>
            </w:r>
            <w:r w:rsidRPr="00B06298">
              <w:rPr>
                <w:rFonts w:cs="Times New Roman" w:hint="eastAsia"/>
              </w:rPr>
              <w:t>点</w:t>
            </w:r>
            <w:r w:rsidRPr="00B06298">
              <w:rPr>
                <w:rFonts w:cs="Times New Roman"/>
              </w:rPr>
              <w:t>40</w:t>
            </w:r>
            <w:r w:rsidRPr="00B06298">
              <w:rPr>
                <w:rFonts w:cs="Times New Roman" w:hint="eastAsia"/>
              </w:rPr>
              <w:t>在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会议室领取试卷；考试结束后请将试卷交至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会议室。</w:t>
            </w:r>
          </w:p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1203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>
              <w:rPr>
                <w:rFonts w:hint="eastAsia"/>
              </w:rPr>
              <w:t>曹勃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陈显健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会计</w:t>
            </w:r>
            <w:r w:rsidRPr="003078D5">
              <w:t>3125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54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1103</w:t>
            </w:r>
          </w:p>
        </w:tc>
        <w:tc>
          <w:tcPr>
            <w:tcW w:w="126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>
              <w:rPr>
                <w:rFonts w:hint="eastAsia"/>
              </w:rPr>
              <w:t>陈科</w:t>
            </w:r>
          </w:p>
        </w:tc>
        <w:tc>
          <w:tcPr>
            <w:tcW w:w="180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周碧蓉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会计金融</w:t>
            </w:r>
            <w:r w:rsidRPr="003078D5">
              <w:t>3120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44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/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物流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48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1303</w:t>
            </w:r>
          </w:p>
        </w:tc>
        <w:tc>
          <w:tcPr>
            <w:tcW w:w="126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>
              <w:rPr>
                <w:rFonts w:hint="eastAsia"/>
              </w:rPr>
              <w:t>林珊帅</w:t>
            </w:r>
          </w:p>
        </w:tc>
        <w:tc>
          <w:tcPr>
            <w:tcW w:w="180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吴艳冬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物流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49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/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物流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38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2106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徐香梅</w:t>
            </w:r>
            <w:r>
              <w:rPr>
                <w:rFonts w:cs="宋体" w:hint="eastAsia"/>
              </w:rPr>
              <w:t>、</w:t>
            </w:r>
            <w:r>
              <w:rPr>
                <w:rFonts w:cs="Times New Roman" w:hint="eastAsia"/>
              </w:rPr>
              <w:t>胡丹莹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电子商务</w:t>
            </w:r>
            <w:r w:rsidRPr="003078D5">
              <w:t>3120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38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2304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林丹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市场营销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50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1307</w:t>
            </w:r>
          </w:p>
        </w:tc>
        <w:tc>
          <w:tcPr>
            <w:tcW w:w="126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>
              <w:rPr>
                <w:rFonts w:hint="eastAsia"/>
              </w:rPr>
              <w:t>贺剑颢</w:t>
            </w:r>
          </w:p>
        </w:tc>
        <w:tc>
          <w:tcPr>
            <w:tcW w:w="180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杨静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市场营销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52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/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涉外旅游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36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2306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Times New Roman" w:hint="eastAsia"/>
              </w:rPr>
              <w:t>阮一红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章世梁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涉外旅游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29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2405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Times New Roman" w:hint="eastAsia"/>
              </w:rPr>
              <w:t>王伟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赵星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涉外旅游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29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2305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Times New Roman" w:hint="eastAsia"/>
              </w:rPr>
              <w:t>叶颖来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刘雪凯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国贸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52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2311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Times New Roman" w:hint="eastAsia"/>
              </w:rPr>
              <w:t>江彬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杨柳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国贸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49</w:t>
            </w:r>
          </w:p>
        </w:tc>
        <w:tc>
          <w:tcPr>
            <w:tcW w:w="1418" w:type="dxa"/>
            <w:vMerge w:val="restart"/>
          </w:tcPr>
          <w:p w:rsidR="00BA70D8" w:rsidRDefault="00BA70D8" w:rsidP="00553F51">
            <w:r w:rsidRPr="003078D5">
              <w:t>18</w:t>
            </w:r>
            <w:r w:rsidRPr="003078D5">
              <w:rPr>
                <w:rFonts w:cs="宋体" w:hint="eastAsia"/>
              </w:rPr>
              <w:t>周周四晚上</w:t>
            </w:r>
            <w:r w:rsidRPr="003078D5">
              <w:t xml:space="preserve"> 18:00-19:30</w:t>
            </w:r>
          </w:p>
          <w:p w:rsidR="00BA70D8" w:rsidRDefault="00BA70D8" w:rsidP="00553F51"/>
          <w:p w:rsidR="00BA70D8" w:rsidRDefault="00BA70D8" w:rsidP="00553F51"/>
          <w:p w:rsidR="00BA70D8" w:rsidRDefault="00BA70D8" w:rsidP="00553F51"/>
          <w:p w:rsidR="00BA70D8" w:rsidRDefault="00BA70D8" w:rsidP="00553F51">
            <w:r w:rsidRPr="00B06298">
              <w:rPr>
                <w:rFonts w:cs="Times New Roman" w:hint="eastAsia"/>
              </w:rPr>
              <w:t>注：请监考老师于</w:t>
            </w:r>
            <w:r w:rsidRPr="00B06298">
              <w:rPr>
                <w:rFonts w:cs="Times New Roman"/>
              </w:rPr>
              <w:t>6</w:t>
            </w:r>
            <w:r w:rsidRPr="00B06298">
              <w:rPr>
                <w:rFonts w:cs="Times New Roman" w:hint="eastAsia"/>
              </w:rPr>
              <w:t>月</w:t>
            </w:r>
            <w:r w:rsidRPr="00B06298">
              <w:rPr>
                <w:rFonts w:cs="Times New Roman"/>
              </w:rPr>
              <w:t>27</w:t>
            </w:r>
            <w:r w:rsidRPr="00B06298">
              <w:rPr>
                <w:rFonts w:cs="Times New Roman" w:hint="eastAsia"/>
              </w:rPr>
              <w:t>日</w:t>
            </w:r>
            <w:r>
              <w:rPr>
                <w:rFonts w:cs="Times New Roman"/>
              </w:rPr>
              <w:t>17</w:t>
            </w:r>
            <w:r w:rsidRPr="00B06298">
              <w:rPr>
                <w:rFonts w:cs="Times New Roman" w:hint="eastAsia"/>
              </w:rPr>
              <w:t>点</w:t>
            </w:r>
            <w:r w:rsidRPr="00B06298">
              <w:rPr>
                <w:rFonts w:cs="Times New Roman"/>
              </w:rPr>
              <w:t>40</w:t>
            </w:r>
            <w:r w:rsidRPr="00B06298">
              <w:rPr>
                <w:rFonts w:cs="Times New Roman" w:hint="eastAsia"/>
              </w:rPr>
              <w:t>在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会议室领取试卷；考试结束后请将试卷交至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会议室。</w:t>
            </w:r>
          </w:p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2312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Times New Roman" w:hint="eastAsia"/>
              </w:rPr>
              <w:t>翟东昌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陈优君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国贸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50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2313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Times New Roman" w:hint="eastAsia"/>
              </w:rPr>
              <w:t>陈远红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沈燕红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国贸</w:t>
            </w:r>
            <w:r w:rsidRPr="003078D5">
              <w:t>3124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31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2408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Times New Roman" w:hint="eastAsia"/>
              </w:rPr>
              <w:t>张琼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李勇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国商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46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  <w:color w:val="000000"/>
              </w:rPr>
            </w:pPr>
            <w:r w:rsidRPr="003078D5">
              <w:rPr>
                <w:color w:val="000000"/>
              </w:rPr>
              <w:t>2404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  <w:color w:val="000000"/>
              </w:rPr>
            </w:pPr>
            <w:r w:rsidRPr="003078D5">
              <w:rPr>
                <w:rFonts w:cs="Times New Roman" w:hint="eastAsia"/>
                <w:color w:val="000000"/>
              </w:rPr>
              <w:t>黄燕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刘桂萍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国商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52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  <w:color w:val="000000"/>
              </w:rPr>
            </w:pPr>
            <w:r w:rsidRPr="003078D5">
              <w:rPr>
                <w:color w:val="000000"/>
              </w:rPr>
              <w:t>2504</w:t>
            </w:r>
          </w:p>
        </w:tc>
        <w:tc>
          <w:tcPr>
            <w:tcW w:w="126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  <w:color w:val="000000"/>
              </w:rPr>
            </w:pPr>
            <w:r w:rsidRPr="003078D5">
              <w:rPr>
                <w:rFonts w:cs="Times New Roman" w:hint="eastAsia"/>
                <w:color w:val="000000"/>
              </w:rPr>
              <w:t>詹福海</w:t>
            </w:r>
          </w:p>
          <w:p w:rsidR="00BA70D8" w:rsidRPr="003078D5" w:rsidRDefault="00BA70D8" w:rsidP="00D06545">
            <w:pPr>
              <w:rPr>
                <w:rFonts w:cs="Times New Roman"/>
                <w:color w:val="000000"/>
              </w:rPr>
            </w:pPr>
          </w:p>
        </w:tc>
        <w:tc>
          <w:tcPr>
            <w:tcW w:w="180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马旭光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商务英语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37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D06545">
            <w:pPr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商务英语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40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D06545">
            <w:pPr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思想道德修养与法律基础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商务英语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41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>
            <w:pPr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  <w:color w:val="000000"/>
              </w:rPr>
            </w:pPr>
            <w:r w:rsidRPr="003078D5">
              <w:rPr>
                <w:rFonts w:cs="宋体" w:hint="eastAsia"/>
                <w:color w:val="000000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建工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44</w:t>
            </w:r>
          </w:p>
        </w:tc>
        <w:tc>
          <w:tcPr>
            <w:tcW w:w="1418" w:type="dxa"/>
            <w:vMerge w:val="restart"/>
          </w:tcPr>
          <w:p w:rsidR="00BA70D8" w:rsidRDefault="00BA70D8" w:rsidP="00553F51">
            <w:r w:rsidRPr="003078D5">
              <w:t>18</w:t>
            </w:r>
            <w:r w:rsidRPr="003078D5">
              <w:rPr>
                <w:rFonts w:cs="宋体" w:hint="eastAsia"/>
              </w:rPr>
              <w:t>周周四</w:t>
            </w:r>
            <w:r w:rsidRPr="003078D5">
              <w:t>7</w:t>
            </w:r>
            <w:r w:rsidRPr="003078D5">
              <w:rPr>
                <w:rFonts w:cs="宋体" w:hint="eastAsia"/>
              </w:rPr>
              <w:t>、</w:t>
            </w:r>
            <w:r w:rsidRPr="003078D5">
              <w:t>8</w:t>
            </w:r>
            <w:r w:rsidRPr="003078D5">
              <w:rPr>
                <w:rFonts w:cs="宋体" w:hint="eastAsia"/>
              </w:rPr>
              <w:t>节</w:t>
            </w:r>
            <w:r w:rsidRPr="003078D5">
              <w:t>15:05-16:35</w:t>
            </w:r>
          </w:p>
          <w:p w:rsidR="00BA70D8" w:rsidRDefault="00BA70D8" w:rsidP="00553F51"/>
          <w:p w:rsidR="00BA70D8" w:rsidRDefault="00BA70D8" w:rsidP="00553F51"/>
          <w:p w:rsidR="00BA70D8" w:rsidRPr="003078D5" w:rsidRDefault="00BA70D8" w:rsidP="00553F51">
            <w:pPr>
              <w:rPr>
                <w:rFonts w:cs="Times New Roman"/>
              </w:rPr>
            </w:pPr>
            <w:r w:rsidRPr="00B06298">
              <w:rPr>
                <w:rFonts w:cs="Times New Roman" w:hint="eastAsia"/>
              </w:rPr>
              <w:t>注：请监考老师于</w:t>
            </w:r>
            <w:r w:rsidRPr="00B06298">
              <w:rPr>
                <w:rFonts w:cs="Times New Roman"/>
              </w:rPr>
              <w:t>6</w:t>
            </w:r>
            <w:r w:rsidRPr="00B06298">
              <w:rPr>
                <w:rFonts w:cs="Times New Roman" w:hint="eastAsia"/>
              </w:rPr>
              <w:t>月</w:t>
            </w:r>
            <w:r w:rsidRPr="00B06298">
              <w:rPr>
                <w:rFonts w:cs="Times New Roman"/>
              </w:rPr>
              <w:t>27</w:t>
            </w:r>
            <w:r w:rsidRPr="00B06298">
              <w:rPr>
                <w:rFonts w:cs="Times New Roman" w:hint="eastAsia"/>
              </w:rPr>
              <w:t>日</w:t>
            </w:r>
            <w:r>
              <w:rPr>
                <w:rFonts w:cs="Times New Roman"/>
              </w:rPr>
              <w:t>14</w:t>
            </w:r>
            <w:r w:rsidRPr="00B06298">
              <w:rPr>
                <w:rFonts w:cs="Times New Roman" w:hint="eastAsia"/>
              </w:rPr>
              <w:t>点</w:t>
            </w:r>
            <w:r w:rsidRPr="00B06298">
              <w:rPr>
                <w:rFonts w:cs="Times New Roman"/>
              </w:rPr>
              <w:t>4</w:t>
            </w:r>
            <w:r>
              <w:rPr>
                <w:rFonts w:cs="Times New Roman"/>
              </w:rPr>
              <w:t>5</w:t>
            </w:r>
            <w:r w:rsidRPr="00B06298">
              <w:rPr>
                <w:rFonts w:cs="Times New Roman" w:hint="eastAsia"/>
              </w:rPr>
              <w:t>在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会议室领取试卷；考试结束后请将试卷交至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会议室。</w:t>
            </w:r>
          </w:p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1304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刘彩珍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建工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47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1308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吴艳冬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建工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40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1307</w:t>
            </w:r>
          </w:p>
        </w:tc>
        <w:tc>
          <w:tcPr>
            <w:tcW w:w="126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张国艳</w:t>
            </w:r>
            <w:r>
              <w:rPr>
                <w:rFonts w:cs="宋体" w:hint="eastAsia"/>
              </w:rPr>
              <w:t>、房思金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建管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43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/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建管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39</w:t>
            </w:r>
          </w:p>
        </w:tc>
        <w:tc>
          <w:tcPr>
            <w:tcW w:w="1418" w:type="dxa"/>
            <w:vMerge w:val="restart"/>
          </w:tcPr>
          <w:p w:rsidR="00BA70D8" w:rsidRDefault="00BA70D8" w:rsidP="00553F51">
            <w:r w:rsidRPr="003078D5">
              <w:t>18</w:t>
            </w:r>
            <w:r w:rsidRPr="003078D5">
              <w:rPr>
                <w:rFonts w:cs="宋体" w:hint="eastAsia"/>
              </w:rPr>
              <w:t>周周四</w:t>
            </w:r>
            <w:r w:rsidRPr="003078D5">
              <w:t>7</w:t>
            </w:r>
            <w:r w:rsidRPr="003078D5">
              <w:rPr>
                <w:rFonts w:cs="宋体" w:hint="eastAsia"/>
              </w:rPr>
              <w:t>、</w:t>
            </w:r>
            <w:r w:rsidRPr="003078D5">
              <w:t>8</w:t>
            </w:r>
            <w:r w:rsidRPr="003078D5">
              <w:rPr>
                <w:rFonts w:cs="宋体" w:hint="eastAsia"/>
              </w:rPr>
              <w:t>节</w:t>
            </w:r>
            <w:r w:rsidRPr="003078D5">
              <w:t>15:05-16:35</w:t>
            </w:r>
          </w:p>
          <w:p w:rsidR="00BA70D8" w:rsidRDefault="00BA70D8" w:rsidP="00553F51"/>
          <w:p w:rsidR="00BA70D8" w:rsidRDefault="00BA70D8" w:rsidP="00553F51"/>
          <w:p w:rsidR="00BA70D8" w:rsidRPr="003078D5" w:rsidRDefault="00BA70D8" w:rsidP="00553F51">
            <w:pPr>
              <w:rPr>
                <w:rFonts w:cs="Times New Roman"/>
              </w:rPr>
            </w:pPr>
            <w:r w:rsidRPr="00B06298">
              <w:rPr>
                <w:rFonts w:cs="Times New Roman" w:hint="eastAsia"/>
              </w:rPr>
              <w:t>注：请监考老师于</w:t>
            </w:r>
            <w:r w:rsidRPr="00B06298">
              <w:rPr>
                <w:rFonts w:cs="Times New Roman"/>
              </w:rPr>
              <w:t>6</w:t>
            </w:r>
            <w:r w:rsidRPr="00B06298">
              <w:rPr>
                <w:rFonts w:cs="Times New Roman" w:hint="eastAsia"/>
              </w:rPr>
              <w:t>月</w:t>
            </w:r>
            <w:r w:rsidRPr="00B06298">
              <w:rPr>
                <w:rFonts w:cs="Times New Roman"/>
              </w:rPr>
              <w:t>27</w:t>
            </w:r>
            <w:r w:rsidRPr="00B06298">
              <w:rPr>
                <w:rFonts w:cs="Times New Roman" w:hint="eastAsia"/>
              </w:rPr>
              <w:t>日</w:t>
            </w:r>
            <w:r>
              <w:rPr>
                <w:rFonts w:cs="Times New Roman"/>
              </w:rPr>
              <w:t>14</w:t>
            </w:r>
            <w:r w:rsidRPr="00B06298">
              <w:rPr>
                <w:rFonts w:cs="Times New Roman" w:hint="eastAsia"/>
              </w:rPr>
              <w:t>点</w:t>
            </w:r>
            <w:r w:rsidRPr="00B06298">
              <w:rPr>
                <w:rFonts w:cs="Times New Roman"/>
              </w:rPr>
              <w:t>4</w:t>
            </w:r>
            <w:r>
              <w:rPr>
                <w:rFonts w:cs="Times New Roman"/>
              </w:rPr>
              <w:t>5</w:t>
            </w:r>
            <w:r w:rsidRPr="00B06298">
              <w:rPr>
                <w:rFonts w:cs="Times New Roman" w:hint="eastAsia"/>
              </w:rPr>
              <w:t>在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会议室领取试卷；考试结束后请将试卷交至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会议室。</w:t>
            </w:r>
          </w:p>
        </w:tc>
        <w:tc>
          <w:tcPr>
            <w:tcW w:w="813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1303</w:t>
            </w:r>
          </w:p>
        </w:tc>
        <w:tc>
          <w:tcPr>
            <w:tcW w:w="126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周碧蓉</w:t>
            </w:r>
            <w:r>
              <w:rPr>
                <w:rFonts w:cs="宋体" w:hint="eastAsia"/>
              </w:rPr>
              <w:t>、朱晨鹏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建装</w:t>
            </w:r>
            <w:r w:rsidRPr="003078D5">
              <w:t>3120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37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/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机电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41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2504</w:t>
            </w:r>
          </w:p>
        </w:tc>
        <w:tc>
          <w:tcPr>
            <w:tcW w:w="1260" w:type="dxa"/>
            <w:vMerge w:val="restart"/>
          </w:tcPr>
          <w:p w:rsidR="00BA70D8" w:rsidRPr="009B311C" w:rsidRDefault="00BA70D8" w:rsidP="003078D5">
            <w:pPr>
              <w:rPr>
                <w:rFonts w:ascii="宋体" w:cs="宋体"/>
                <w:color w:val="000000"/>
              </w:rPr>
            </w:pPr>
            <w:r w:rsidRPr="009B311C">
              <w:rPr>
                <w:rFonts w:hint="eastAsia"/>
                <w:color w:val="000000"/>
              </w:rPr>
              <w:t>王劲</w:t>
            </w:r>
          </w:p>
          <w:p w:rsidR="00BA70D8" w:rsidRPr="009B311C" w:rsidRDefault="00BA70D8" w:rsidP="003078D5">
            <w:pPr>
              <w:rPr>
                <w:rFonts w:ascii="宋体" w:cs="宋体"/>
                <w:color w:val="000000"/>
              </w:rPr>
            </w:pPr>
            <w:r w:rsidRPr="009B311C">
              <w:rPr>
                <w:rFonts w:hint="eastAsia"/>
                <w:color w:val="000000"/>
              </w:rPr>
              <w:t>蒋飞龙</w:t>
            </w:r>
          </w:p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杨柳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机电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40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/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机电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43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/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机电</w:t>
            </w:r>
            <w:r w:rsidRPr="003078D5">
              <w:t>3124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43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/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设备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41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2501</w:t>
            </w:r>
          </w:p>
        </w:tc>
        <w:tc>
          <w:tcPr>
            <w:tcW w:w="1260" w:type="dxa"/>
            <w:vMerge w:val="restart"/>
          </w:tcPr>
          <w:p w:rsidR="00BA70D8" w:rsidRPr="009B311C" w:rsidRDefault="00BA70D8" w:rsidP="003078D5">
            <w:pPr>
              <w:rPr>
                <w:rFonts w:ascii="宋体" w:cs="宋体"/>
                <w:color w:val="000000"/>
              </w:rPr>
            </w:pPr>
            <w:r w:rsidRPr="009B311C">
              <w:rPr>
                <w:rFonts w:hint="eastAsia"/>
                <w:color w:val="000000"/>
              </w:rPr>
              <w:t>张超</w:t>
            </w:r>
          </w:p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马旭光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设备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41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/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设备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41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1506</w:t>
            </w:r>
          </w:p>
        </w:tc>
        <w:tc>
          <w:tcPr>
            <w:tcW w:w="1260" w:type="dxa"/>
          </w:tcPr>
          <w:p w:rsidR="00BA70D8" w:rsidRPr="009B311C" w:rsidRDefault="00BA70D8" w:rsidP="003078D5">
            <w:pPr>
              <w:rPr>
                <w:rFonts w:ascii="宋体" w:cs="宋体"/>
                <w:color w:val="000000"/>
              </w:rPr>
            </w:pPr>
            <w:r w:rsidRPr="009B311C">
              <w:rPr>
                <w:rFonts w:hint="eastAsia"/>
                <w:color w:val="000000"/>
              </w:rPr>
              <w:t>李邦松</w:t>
            </w:r>
          </w:p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杨静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电气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44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1103</w:t>
            </w:r>
          </w:p>
        </w:tc>
        <w:tc>
          <w:tcPr>
            <w:tcW w:w="1260" w:type="dxa"/>
            <w:vMerge w:val="restart"/>
          </w:tcPr>
          <w:p w:rsidR="00BA70D8" w:rsidRDefault="00BA70D8" w:rsidP="00553F51">
            <w:pPr>
              <w:rPr>
                <w:rFonts w:cs="Times New Roman"/>
              </w:rPr>
            </w:pPr>
          </w:p>
          <w:p w:rsidR="00BA70D8" w:rsidRPr="009B311C" w:rsidRDefault="00BA70D8" w:rsidP="003078D5">
            <w:pPr>
              <w:rPr>
                <w:rFonts w:ascii="宋体" w:cs="宋体"/>
                <w:color w:val="000000"/>
              </w:rPr>
            </w:pPr>
            <w:r w:rsidRPr="009B311C">
              <w:rPr>
                <w:rFonts w:hint="eastAsia"/>
                <w:color w:val="000000"/>
              </w:rPr>
              <w:t>梅晓研</w:t>
            </w:r>
          </w:p>
          <w:p w:rsidR="00BA70D8" w:rsidRPr="003078D5" w:rsidRDefault="00BA70D8" w:rsidP="003078D5">
            <w:pPr>
              <w:rPr>
                <w:rFonts w:cs="Times New Roman"/>
              </w:rPr>
            </w:pPr>
          </w:p>
        </w:tc>
        <w:tc>
          <w:tcPr>
            <w:tcW w:w="1800" w:type="dxa"/>
            <w:vMerge w:val="restart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王恩妍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电气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44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  <w:vMerge/>
          </w:tcPr>
          <w:p w:rsidR="00BA70D8" w:rsidRPr="003078D5" w:rsidRDefault="00BA70D8" w:rsidP="00553F51"/>
        </w:tc>
        <w:tc>
          <w:tcPr>
            <w:tcW w:w="1260" w:type="dxa"/>
            <w:vMerge/>
          </w:tcPr>
          <w:p w:rsidR="00BA70D8" w:rsidRPr="003078D5" w:rsidRDefault="00BA70D8" w:rsidP="00553F51"/>
        </w:tc>
        <w:tc>
          <w:tcPr>
            <w:tcW w:w="1800" w:type="dxa"/>
            <w:vMerge/>
          </w:tcPr>
          <w:p w:rsidR="00BA70D8" w:rsidRPr="003078D5" w:rsidRDefault="00BA70D8" w:rsidP="00553F51"/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工业设计</w:t>
            </w:r>
            <w:r w:rsidRPr="003078D5">
              <w:t>3120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36</w:t>
            </w:r>
          </w:p>
        </w:tc>
        <w:tc>
          <w:tcPr>
            <w:tcW w:w="1418" w:type="dxa"/>
            <w:vMerge w:val="restart"/>
          </w:tcPr>
          <w:p w:rsidR="00BA70D8" w:rsidRDefault="00BA70D8" w:rsidP="00553F51">
            <w:r w:rsidRPr="003078D5">
              <w:t>18</w:t>
            </w:r>
            <w:r w:rsidRPr="003078D5">
              <w:rPr>
                <w:rFonts w:cs="宋体" w:hint="eastAsia"/>
              </w:rPr>
              <w:t>周周四</w:t>
            </w:r>
            <w:r w:rsidRPr="003078D5">
              <w:t>7</w:t>
            </w:r>
            <w:r w:rsidRPr="003078D5">
              <w:rPr>
                <w:rFonts w:cs="宋体" w:hint="eastAsia"/>
              </w:rPr>
              <w:t>、</w:t>
            </w:r>
            <w:r w:rsidRPr="003078D5">
              <w:t>8</w:t>
            </w:r>
            <w:r w:rsidRPr="003078D5">
              <w:rPr>
                <w:rFonts w:cs="宋体" w:hint="eastAsia"/>
              </w:rPr>
              <w:t>节</w:t>
            </w:r>
            <w:r w:rsidRPr="003078D5">
              <w:t>15:05-16:35</w:t>
            </w:r>
          </w:p>
          <w:p w:rsidR="00BA70D8" w:rsidRDefault="00BA70D8" w:rsidP="00553F51"/>
          <w:p w:rsidR="00BA70D8" w:rsidRDefault="00BA70D8" w:rsidP="00553F51"/>
          <w:p w:rsidR="00BA70D8" w:rsidRDefault="00BA70D8" w:rsidP="00553F51"/>
          <w:p w:rsidR="00BA70D8" w:rsidRPr="003078D5" w:rsidRDefault="00BA70D8" w:rsidP="00553F51">
            <w:pPr>
              <w:rPr>
                <w:rFonts w:cs="Times New Roman"/>
              </w:rPr>
            </w:pPr>
            <w:r w:rsidRPr="00B06298">
              <w:rPr>
                <w:rFonts w:cs="Times New Roman" w:hint="eastAsia"/>
              </w:rPr>
              <w:t>注：请监考老师于</w:t>
            </w:r>
            <w:r w:rsidRPr="00B06298">
              <w:rPr>
                <w:rFonts w:cs="Times New Roman"/>
              </w:rPr>
              <w:t>6</w:t>
            </w:r>
            <w:r w:rsidRPr="00B06298">
              <w:rPr>
                <w:rFonts w:cs="Times New Roman" w:hint="eastAsia"/>
              </w:rPr>
              <w:t>月</w:t>
            </w:r>
            <w:r w:rsidRPr="00B06298">
              <w:rPr>
                <w:rFonts w:cs="Times New Roman"/>
              </w:rPr>
              <w:t>27</w:t>
            </w:r>
            <w:r w:rsidRPr="00B06298">
              <w:rPr>
                <w:rFonts w:cs="Times New Roman" w:hint="eastAsia"/>
              </w:rPr>
              <w:t>日</w:t>
            </w:r>
            <w:r>
              <w:rPr>
                <w:rFonts w:cs="Times New Roman"/>
              </w:rPr>
              <w:t>14</w:t>
            </w:r>
            <w:r w:rsidRPr="00B06298">
              <w:rPr>
                <w:rFonts w:cs="Times New Roman" w:hint="eastAsia"/>
              </w:rPr>
              <w:t>点</w:t>
            </w:r>
            <w:r w:rsidRPr="00B06298">
              <w:rPr>
                <w:rFonts w:cs="Times New Roman"/>
              </w:rPr>
              <w:t>4</w:t>
            </w:r>
            <w:r>
              <w:rPr>
                <w:rFonts w:cs="Times New Roman"/>
              </w:rPr>
              <w:t>5</w:t>
            </w:r>
            <w:r w:rsidRPr="00B06298">
              <w:rPr>
                <w:rFonts w:cs="Times New Roman" w:hint="eastAsia"/>
              </w:rPr>
              <w:t>在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会议室领取试卷；考试结束后请将试卷交至</w:t>
            </w:r>
            <w:r w:rsidRPr="00B06298">
              <w:rPr>
                <w:rFonts w:cs="Times New Roman"/>
              </w:rPr>
              <w:t>2119</w:t>
            </w:r>
            <w:r w:rsidRPr="00B06298">
              <w:rPr>
                <w:rFonts w:cs="Times New Roman" w:hint="eastAsia"/>
              </w:rPr>
              <w:t>会议室。</w:t>
            </w:r>
          </w:p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2112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王霞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应用英语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36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2113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hint="eastAsia"/>
                <w:color w:val="000000"/>
              </w:rPr>
              <w:t>李永祥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宋体"/>
              </w:rPr>
            </w:pPr>
            <w:r w:rsidRPr="003078D5">
              <w:rPr>
                <w:rFonts w:cs="宋体" w:hint="eastAsia"/>
              </w:rPr>
              <w:t>胡丹莹</w:t>
            </w:r>
          </w:p>
          <w:p w:rsidR="00BA70D8" w:rsidRPr="003078D5" w:rsidRDefault="00BA70D8" w:rsidP="00553F51">
            <w:pPr>
              <w:rPr>
                <w:rFonts w:cs="Times New Roman"/>
              </w:rPr>
            </w:pP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应用英语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36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1406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hint="eastAsia"/>
              </w:rPr>
              <w:t>肖爱华</w:t>
            </w: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宋体"/>
              </w:rPr>
            </w:pPr>
            <w:r w:rsidRPr="003078D5">
              <w:rPr>
                <w:rFonts w:cs="宋体" w:hint="eastAsia"/>
              </w:rPr>
              <w:t>曹勃</w:t>
            </w:r>
          </w:p>
          <w:p w:rsidR="00BA70D8" w:rsidRPr="003078D5" w:rsidRDefault="00BA70D8" w:rsidP="00553F51">
            <w:pPr>
              <w:rPr>
                <w:rFonts w:cs="Times New Roman"/>
              </w:rPr>
            </w:pP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模具</w:t>
            </w:r>
            <w:r w:rsidRPr="003078D5">
              <w:t>3121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41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1503</w:t>
            </w:r>
          </w:p>
        </w:tc>
        <w:tc>
          <w:tcPr>
            <w:tcW w:w="1260" w:type="dxa"/>
          </w:tcPr>
          <w:p w:rsidR="00BA70D8" w:rsidRPr="009B311C" w:rsidRDefault="00BA70D8" w:rsidP="003078D5">
            <w:pPr>
              <w:rPr>
                <w:rFonts w:ascii="宋体" w:cs="宋体"/>
                <w:color w:val="000000"/>
              </w:rPr>
            </w:pPr>
            <w:r w:rsidRPr="009B311C">
              <w:rPr>
                <w:rFonts w:hint="eastAsia"/>
                <w:color w:val="000000"/>
              </w:rPr>
              <w:t>娄用够</w:t>
            </w:r>
          </w:p>
          <w:p w:rsidR="00BA70D8" w:rsidRPr="009B311C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裴亚萍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模具</w:t>
            </w:r>
            <w:r w:rsidRPr="003078D5">
              <w:t>3122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40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海</w:t>
            </w:r>
            <w:r w:rsidRPr="003078D5">
              <w:t>513</w:t>
            </w:r>
          </w:p>
        </w:tc>
        <w:tc>
          <w:tcPr>
            <w:tcW w:w="1260" w:type="dxa"/>
          </w:tcPr>
          <w:p w:rsidR="00BA70D8" w:rsidRPr="009B311C" w:rsidRDefault="00BA70D8" w:rsidP="003078D5">
            <w:pPr>
              <w:rPr>
                <w:rFonts w:ascii="宋体" w:cs="宋体"/>
                <w:color w:val="000000"/>
              </w:rPr>
            </w:pPr>
            <w:r w:rsidRPr="009B311C">
              <w:rPr>
                <w:rFonts w:hint="eastAsia"/>
                <w:color w:val="000000"/>
              </w:rPr>
              <w:t>庄舰</w:t>
            </w:r>
          </w:p>
          <w:p w:rsidR="00BA70D8" w:rsidRPr="009B311C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顾央青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模具</w:t>
            </w:r>
            <w:r w:rsidRPr="003078D5">
              <w:t>3123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42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海</w:t>
            </w:r>
            <w:r w:rsidRPr="003078D5">
              <w:t>517</w:t>
            </w:r>
          </w:p>
        </w:tc>
        <w:tc>
          <w:tcPr>
            <w:tcW w:w="1260" w:type="dxa"/>
          </w:tcPr>
          <w:p w:rsidR="00BA70D8" w:rsidRPr="009B311C" w:rsidRDefault="00BA70D8" w:rsidP="003078D5">
            <w:pPr>
              <w:rPr>
                <w:rFonts w:ascii="宋体" w:cs="宋体"/>
                <w:color w:val="000000"/>
              </w:rPr>
            </w:pPr>
            <w:r w:rsidRPr="009B311C">
              <w:rPr>
                <w:rFonts w:hint="eastAsia"/>
                <w:color w:val="000000"/>
              </w:rPr>
              <w:t>彭力明</w:t>
            </w:r>
          </w:p>
          <w:p w:rsidR="00BA70D8" w:rsidRPr="009B311C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童春</w:t>
            </w:r>
          </w:p>
        </w:tc>
      </w:tr>
      <w:tr w:rsidR="00BA70D8" w:rsidRPr="003078D5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模具</w:t>
            </w:r>
            <w:r w:rsidRPr="003078D5">
              <w:t>3124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48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海</w:t>
            </w:r>
            <w:r w:rsidRPr="003078D5">
              <w:t>521</w:t>
            </w:r>
          </w:p>
        </w:tc>
        <w:tc>
          <w:tcPr>
            <w:tcW w:w="1260" w:type="dxa"/>
          </w:tcPr>
          <w:p w:rsidR="00BA70D8" w:rsidRPr="009B311C" w:rsidRDefault="00BA70D8" w:rsidP="003078D5">
            <w:pPr>
              <w:rPr>
                <w:rFonts w:ascii="宋体" w:cs="宋体"/>
                <w:color w:val="000000"/>
              </w:rPr>
            </w:pPr>
            <w:r w:rsidRPr="009B311C">
              <w:rPr>
                <w:rFonts w:hint="eastAsia"/>
                <w:color w:val="000000"/>
              </w:rPr>
              <w:t>黄义骏</w:t>
            </w:r>
          </w:p>
          <w:p w:rsidR="00BA70D8" w:rsidRPr="009B311C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张启明</w:t>
            </w:r>
          </w:p>
        </w:tc>
      </w:tr>
      <w:tr w:rsidR="00BA70D8" w:rsidRPr="004E7752" w:rsidTr="00553F51">
        <w:trPr>
          <w:trHeight w:val="1050"/>
        </w:trPr>
        <w:tc>
          <w:tcPr>
            <w:tcW w:w="1671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毛泽东思想和中国特色社会主义理论体系概论</w:t>
            </w:r>
          </w:p>
        </w:tc>
        <w:tc>
          <w:tcPr>
            <w:tcW w:w="1874" w:type="dxa"/>
          </w:tcPr>
          <w:p w:rsidR="00BA70D8" w:rsidRPr="003078D5" w:rsidRDefault="00BA70D8" w:rsidP="00553F51">
            <w:r w:rsidRPr="003078D5">
              <w:rPr>
                <w:rFonts w:cs="宋体" w:hint="eastAsia"/>
              </w:rPr>
              <w:t>轨道</w:t>
            </w:r>
            <w:r w:rsidRPr="003078D5">
              <w:t>3120</w:t>
            </w:r>
          </w:p>
        </w:tc>
        <w:tc>
          <w:tcPr>
            <w:tcW w:w="992" w:type="dxa"/>
          </w:tcPr>
          <w:p w:rsidR="00BA70D8" w:rsidRPr="003078D5" w:rsidRDefault="00BA70D8" w:rsidP="00553F51">
            <w:r w:rsidRPr="003078D5">
              <w:t>32</w:t>
            </w:r>
          </w:p>
        </w:tc>
        <w:tc>
          <w:tcPr>
            <w:tcW w:w="1418" w:type="dxa"/>
            <w:vMerge/>
          </w:tcPr>
          <w:p w:rsidR="00BA70D8" w:rsidRPr="003078D5" w:rsidRDefault="00BA70D8" w:rsidP="00553F51"/>
        </w:tc>
        <w:tc>
          <w:tcPr>
            <w:tcW w:w="813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  <w:r w:rsidRPr="003078D5">
              <w:t>2405</w:t>
            </w:r>
          </w:p>
        </w:tc>
        <w:tc>
          <w:tcPr>
            <w:tcW w:w="1260" w:type="dxa"/>
          </w:tcPr>
          <w:p w:rsidR="00BA70D8" w:rsidRPr="003078D5" w:rsidRDefault="00BA70D8" w:rsidP="00553F51">
            <w:pPr>
              <w:rPr>
                <w:rFonts w:cs="Times New Roman"/>
              </w:rPr>
            </w:pPr>
          </w:p>
        </w:tc>
        <w:tc>
          <w:tcPr>
            <w:tcW w:w="1800" w:type="dxa"/>
          </w:tcPr>
          <w:p w:rsidR="00BA70D8" w:rsidRPr="004E7752" w:rsidRDefault="00BA70D8" w:rsidP="00553F51">
            <w:pPr>
              <w:rPr>
                <w:rFonts w:cs="Times New Roman"/>
              </w:rPr>
            </w:pPr>
            <w:r w:rsidRPr="003078D5">
              <w:rPr>
                <w:rFonts w:cs="宋体" w:hint="eastAsia"/>
              </w:rPr>
              <w:t>华新福</w:t>
            </w:r>
          </w:p>
        </w:tc>
      </w:tr>
    </w:tbl>
    <w:p w:rsidR="00BA70D8" w:rsidRDefault="00BA70D8">
      <w:pPr>
        <w:rPr>
          <w:rFonts w:cs="Times New Roman"/>
        </w:rPr>
      </w:pPr>
    </w:p>
    <w:p w:rsidR="00BA70D8" w:rsidRPr="00190C62" w:rsidRDefault="00BA70D8">
      <w:pPr>
        <w:rPr>
          <w:rFonts w:cs="Times New Roman"/>
        </w:rPr>
      </w:pPr>
    </w:p>
    <w:sectPr w:rsidR="00BA70D8" w:rsidRPr="00190C62" w:rsidSect="00B540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0D8" w:rsidRDefault="00BA70D8" w:rsidP="00190C6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A70D8" w:rsidRDefault="00BA70D8" w:rsidP="00190C6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0D8" w:rsidRDefault="00BA70D8" w:rsidP="00190C6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A70D8" w:rsidRDefault="00BA70D8" w:rsidP="00190C6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C62"/>
    <w:rsid w:val="00067E68"/>
    <w:rsid w:val="000934E2"/>
    <w:rsid w:val="00130F97"/>
    <w:rsid w:val="00156011"/>
    <w:rsid w:val="00190C62"/>
    <w:rsid w:val="001F5D36"/>
    <w:rsid w:val="002163D1"/>
    <w:rsid w:val="0024072A"/>
    <w:rsid w:val="00240EDF"/>
    <w:rsid w:val="0029462D"/>
    <w:rsid w:val="002C3668"/>
    <w:rsid w:val="002E3763"/>
    <w:rsid w:val="002F307F"/>
    <w:rsid w:val="003078D5"/>
    <w:rsid w:val="00436B5A"/>
    <w:rsid w:val="004D7230"/>
    <w:rsid w:val="004E7752"/>
    <w:rsid w:val="00553F51"/>
    <w:rsid w:val="005A1994"/>
    <w:rsid w:val="00631E26"/>
    <w:rsid w:val="00681664"/>
    <w:rsid w:val="00696CB5"/>
    <w:rsid w:val="006E04D2"/>
    <w:rsid w:val="006E765A"/>
    <w:rsid w:val="006F6B07"/>
    <w:rsid w:val="0071799A"/>
    <w:rsid w:val="00723061"/>
    <w:rsid w:val="00781DDB"/>
    <w:rsid w:val="007D0163"/>
    <w:rsid w:val="00952089"/>
    <w:rsid w:val="00983F71"/>
    <w:rsid w:val="009B311C"/>
    <w:rsid w:val="00A0140C"/>
    <w:rsid w:val="00A6791E"/>
    <w:rsid w:val="00AC308B"/>
    <w:rsid w:val="00AD4D8D"/>
    <w:rsid w:val="00B06298"/>
    <w:rsid w:val="00B4086C"/>
    <w:rsid w:val="00B50AC2"/>
    <w:rsid w:val="00B54007"/>
    <w:rsid w:val="00B63D89"/>
    <w:rsid w:val="00B84FFA"/>
    <w:rsid w:val="00BA70D8"/>
    <w:rsid w:val="00BE2F81"/>
    <w:rsid w:val="00C11E23"/>
    <w:rsid w:val="00C5042D"/>
    <w:rsid w:val="00C91A17"/>
    <w:rsid w:val="00C97C15"/>
    <w:rsid w:val="00CB62C2"/>
    <w:rsid w:val="00CB7C4B"/>
    <w:rsid w:val="00CC27B4"/>
    <w:rsid w:val="00D06545"/>
    <w:rsid w:val="00D33E2E"/>
    <w:rsid w:val="00D82297"/>
    <w:rsid w:val="00DD5D89"/>
    <w:rsid w:val="00DD7974"/>
    <w:rsid w:val="00E05A31"/>
    <w:rsid w:val="00E46C8E"/>
    <w:rsid w:val="00E670A4"/>
    <w:rsid w:val="00E74D43"/>
    <w:rsid w:val="00E961C1"/>
    <w:rsid w:val="00ED24AD"/>
    <w:rsid w:val="00EE54F4"/>
    <w:rsid w:val="00F33AF7"/>
    <w:rsid w:val="00FD1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00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90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C6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90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90C6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2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5</Pages>
  <Words>402</Words>
  <Characters>2295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思政教研室需监考班级列表</dc:title>
  <dc:subject/>
  <dc:creator>微软用户</dc:creator>
  <cp:keywords/>
  <dc:description/>
  <cp:lastModifiedBy>微软用户</cp:lastModifiedBy>
  <cp:revision>7</cp:revision>
  <cp:lastPrinted>2013-06-07T01:16:00Z</cp:lastPrinted>
  <dcterms:created xsi:type="dcterms:W3CDTF">2013-06-13T03:00:00Z</dcterms:created>
  <dcterms:modified xsi:type="dcterms:W3CDTF">2013-06-17T01:14:00Z</dcterms:modified>
</cp:coreProperties>
</file>